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F6" w:rsidRPr="0056341F" w:rsidRDefault="00CB5AF6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B5AF6" w:rsidRPr="0056341F" w:rsidRDefault="00CB5AF6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B5AF6" w:rsidRPr="0056341F" w:rsidRDefault="00CB5AF6" w:rsidP="0056341F">
      <w:pPr>
        <w:jc w:val="center"/>
        <w:rPr>
          <w:rFonts w:ascii="Arial" w:hAnsi="Arial" w:cs="Arial"/>
          <w:b/>
        </w:rPr>
      </w:pPr>
    </w:p>
    <w:p w:rsidR="00CB5AF6" w:rsidRDefault="00CB5AF6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MOVIMENTO DE APOIO Á INTEGRAÇÃO SOCIAL</w:t>
      </w:r>
    </w:p>
    <w:p w:rsidR="00CB5AF6" w:rsidRDefault="00CB5AF6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 51.201.002/0001-80</w:t>
      </w:r>
    </w:p>
    <w:p w:rsidR="00CB5AF6" w:rsidRDefault="00CB5AF6" w:rsidP="0056341F">
      <w:pPr>
        <w:spacing w:line="360" w:lineRule="auto"/>
        <w:rPr>
          <w:rFonts w:ascii="Arial" w:hAnsi="Arial" w:cs="Arial"/>
          <w:b/>
        </w:rPr>
      </w:pPr>
    </w:p>
    <w:p w:rsidR="00CB5AF6" w:rsidRDefault="00CB5AF6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CB5AF6" w:rsidRPr="0056341F" w:rsidRDefault="00CB5AF6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ANGELA GUAGNELLI CRUZ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18.123.165-7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095.893.788-54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11/02/1965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Rua Mandu, 344, Penha – CEP: 03622-000, São Paulo/SP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presidência@mais.org.br</w:t>
      </w:r>
    </w:p>
    <w:p w:rsidR="00CB5AF6" w:rsidRPr="00457908" w:rsidRDefault="00CB5AF6" w:rsidP="0056341F">
      <w:pPr>
        <w:spacing w:line="360" w:lineRule="auto"/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VICE-PRESIDENTE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CICERO ODILIO CRUZ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29.149.356-7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273.356.598-25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28/06/1978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</w:t>
      </w:r>
      <w:r>
        <w:rPr>
          <w:rFonts w:ascii="Arial" w:hAnsi="Arial" w:cs="Arial"/>
          <w:sz w:val="20"/>
          <w:szCs w:val="20"/>
        </w:rPr>
        <w:t>ço completo: Rua Mandu, 344, Penha – CEP: 03622-000, São Paulo/SP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 vice.presidente@mais.org.br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TESOUREIRO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MIGUEL VALLE DOS SANTOS NETO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033.313.239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753.652.277-00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Niterói/RJ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12/01/1964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Rua Adriano César Pinto, 150/38, Vila Martins, Mogi das Cruzes/SP – CEP: 08780-590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b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Miguel.valle@produquimica.com.br</w:t>
      </w:r>
    </w:p>
    <w:p w:rsidR="00CB5AF6" w:rsidRPr="00457908" w:rsidRDefault="00CB5AF6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VICE-TESOUREIRA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MARTA DE SOUZA COSTA FERRIS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19.715.853-5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086.776.578-00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04/06/1968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</w:t>
      </w:r>
      <w:r>
        <w:rPr>
          <w:rFonts w:ascii="Arial" w:hAnsi="Arial" w:cs="Arial"/>
          <w:sz w:val="20"/>
          <w:szCs w:val="20"/>
        </w:rPr>
        <w:t>to: Rua Dr. Odilon Bueno, 83, Patriarca – São Paulo/SP – CEP: 03553-010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  mferris2012@gmail.com</w:t>
      </w:r>
    </w:p>
    <w:p w:rsidR="00CB5AF6" w:rsidRDefault="00CB5AF6" w:rsidP="0056341F">
      <w:pPr>
        <w:rPr>
          <w:rFonts w:ascii="Arial" w:hAnsi="Arial" w:cs="Arial"/>
          <w:b/>
        </w:rPr>
      </w:pPr>
    </w:p>
    <w:p w:rsidR="00CB5AF6" w:rsidRDefault="00CB5AF6" w:rsidP="0056341F">
      <w:pPr>
        <w:rPr>
          <w:rFonts w:ascii="Arial" w:hAnsi="Arial" w:cs="Arial"/>
          <w:b/>
        </w:rPr>
      </w:pP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SECRETARIA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ROSELI OLIVEIRA DA SILVA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 22.824.050-5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135.305.358-00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05/05/1973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completo: Rua Campo das Pitangueiras, 209, jardim São Nicolau – São Paulo/SP – CEP 03685-010</w:t>
      </w:r>
    </w:p>
    <w:p w:rsidR="00CB5AF6" w:rsidRPr="00457908" w:rsidRDefault="00CB5AF6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roliveira.rh@gmail.com</w:t>
      </w:r>
    </w:p>
    <w:p w:rsidR="00CB5AF6" w:rsidRPr="00457908" w:rsidRDefault="00CB5AF6" w:rsidP="0056341F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56341F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VICE SECRETARIA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NATHALIA ARAUJO ARRUDA VINHAL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30.402.161-1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321.720.788-24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 São Paulo/SP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 21/03/1985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Av. Pasteur, 520 – Ap. 235 – Vila Dalila – São Paulo/SP – CEP: 03531-000</w:t>
      </w:r>
    </w:p>
    <w:p w:rsidR="00CB5AF6" w:rsidRPr="00D444FB" w:rsidRDefault="00CB5AF6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 nvinhal@gmail.com</w:t>
      </w:r>
    </w:p>
    <w:p w:rsidR="00CB5AF6" w:rsidRPr="00D444FB" w:rsidRDefault="00CB5AF6" w:rsidP="0056341F">
      <w:pPr>
        <w:rPr>
          <w:rFonts w:ascii="Arial" w:hAnsi="Arial" w:cs="Arial"/>
        </w:rPr>
      </w:pPr>
    </w:p>
    <w:p w:rsidR="00CB5AF6" w:rsidRDefault="00CB5AF6" w:rsidP="0056341F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043F4C">
      <w:pPr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Pr="0056341F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B5AF6" w:rsidRPr="0056341F" w:rsidRDefault="00CB5AF6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B5AF6" w:rsidRPr="0056341F" w:rsidRDefault="00CB5AF6" w:rsidP="00D444FB">
      <w:pPr>
        <w:jc w:val="center"/>
        <w:rPr>
          <w:rFonts w:ascii="Arial" w:hAnsi="Arial" w:cs="Arial"/>
          <w:b/>
        </w:rPr>
      </w:pPr>
    </w:p>
    <w:p w:rsidR="00CB5AF6" w:rsidRDefault="00CB5AF6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 MOVIMENTO DE APOIO Á INTEGRAÇÃO SOCIAL</w:t>
      </w:r>
    </w:p>
    <w:p w:rsidR="00CB5AF6" w:rsidRDefault="00CB5AF6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 51.201.002/0001-80</w:t>
      </w:r>
    </w:p>
    <w:p w:rsidR="00CB5AF6" w:rsidRDefault="00CB5AF6" w:rsidP="00D444FB">
      <w:pPr>
        <w:spacing w:line="360" w:lineRule="auto"/>
        <w:rPr>
          <w:rFonts w:ascii="Arial" w:hAnsi="Arial" w:cs="Arial"/>
          <w:b/>
        </w:rPr>
      </w:pPr>
    </w:p>
    <w:p w:rsidR="00CB5AF6" w:rsidRDefault="00CB5AF6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ADMINISTRATIVO</w:t>
      </w:r>
    </w:p>
    <w:p w:rsidR="00CB5AF6" w:rsidRPr="0056341F" w:rsidRDefault="00CB5AF6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PRESIDENTE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SILVIA REGINA FERREIRA CANHEIRO GHIOTTO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16.177.672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065.780.088-02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20/04/</w:t>
      </w:r>
      <w:r>
        <w:rPr>
          <w:rFonts w:ascii="Arial" w:hAnsi="Arial" w:cs="Arial"/>
          <w:sz w:val="20"/>
          <w:szCs w:val="20"/>
        </w:rPr>
        <w:t>1963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Serra da Piedade, 190, Mooca,São Paulo/SP, CEP 03131-080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sesghiotto@yahoo.com.br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LUCY ALVES MAGALHÃES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19.125.790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090.653.098-96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10/10/</w:t>
      </w:r>
      <w:r>
        <w:rPr>
          <w:rFonts w:ascii="Arial" w:hAnsi="Arial" w:cs="Arial"/>
          <w:sz w:val="20"/>
          <w:szCs w:val="20"/>
        </w:rPr>
        <w:t>1967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Inhapim, 36, casa 04, Vila Formosa, São Paulo/SP - CEP: 03367-060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lu.magalha@ig.com.br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AUREA GUEDES DE OLIVEIRA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3.982.692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256.628.488-15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175129">
        <w:rPr>
          <w:rFonts w:ascii="Arial" w:hAnsi="Arial" w:cs="Arial"/>
          <w:sz w:val="20"/>
          <w:szCs w:val="20"/>
        </w:rPr>
        <w:t>Naturalidade: Xavantes/SP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175129">
        <w:rPr>
          <w:rFonts w:ascii="Arial" w:hAnsi="Arial" w:cs="Arial"/>
          <w:sz w:val="20"/>
          <w:szCs w:val="20"/>
        </w:rPr>
        <w:t>Data de Nascimento: 19/08/</w:t>
      </w:r>
      <w:r>
        <w:rPr>
          <w:rFonts w:ascii="Arial" w:hAnsi="Arial" w:cs="Arial"/>
          <w:sz w:val="20"/>
          <w:szCs w:val="20"/>
        </w:rPr>
        <w:t>1946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Mercedes Lopes, 520, AP.203, Penha, São Paulo/SP – CEP 03614-000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b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aureaguedes@terra.com.br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DARCY DE OLIVEIORA DOMINGOS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2.258.025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165.935.778-04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28/08/</w:t>
      </w:r>
      <w:r>
        <w:rPr>
          <w:rFonts w:ascii="Arial" w:hAnsi="Arial" w:cs="Arial"/>
          <w:sz w:val="20"/>
          <w:szCs w:val="20"/>
        </w:rPr>
        <w:t>1938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da Consolação, AP. 122, Cerqueira César, São Paulo/SP – CEP: 01416-000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Darcy-domingos@bol.com.br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JOSÉ BRASIL DE SOUZA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46.539.755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373.754.328-15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6D35BA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 Fortaleza/CE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0B7F37">
        <w:rPr>
          <w:rFonts w:ascii="Arial" w:hAnsi="Arial" w:cs="Arial"/>
          <w:sz w:val="20"/>
          <w:szCs w:val="20"/>
        </w:rPr>
        <w:t>Data de Nascimento: 22/09/</w:t>
      </w:r>
      <w:r>
        <w:rPr>
          <w:rFonts w:ascii="Arial" w:hAnsi="Arial" w:cs="Arial"/>
          <w:sz w:val="20"/>
          <w:szCs w:val="20"/>
        </w:rPr>
        <w:t>1989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Alfredo Guimarães, 116, São Miguel Paulista, São Paulo/SP – CEP: 08072-080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 joebrasilnld@yahoo.com</w:t>
      </w:r>
    </w:p>
    <w:p w:rsidR="00CB5AF6" w:rsidRDefault="00CB5AF6" w:rsidP="00D444FB">
      <w:pPr>
        <w:rPr>
          <w:rFonts w:ascii="Arial" w:hAnsi="Arial" w:cs="Arial"/>
          <w:b/>
        </w:rPr>
      </w:pPr>
    </w:p>
    <w:p w:rsidR="00CB5AF6" w:rsidRDefault="00CB5AF6" w:rsidP="00D444FB">
      <w:pPr>
        <w:rPr>
          <w:rFonts w:ascii="Arial" w:hAnsi="Arial" w:cs="Arial"/>
          <w:b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1º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CLAUDETE PURCINO MAIA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7.676.829-6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903.783.938-04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13/08/</w:t>
      </w:r>
      <w:r>
        <w:rPr>
          <w:rFonts w:ascii="Arial" w:hAnsi="Arial" w:cs="Arial"/>
          <w:sz w:val="20"/>
          <w:szCs w:val="20"/>
        </w:rPr>
        <w:t>1955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Himalaia, 75 – Pq. São Lucas, São Paulo/SP – CEP  03265-080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claupurcin@uol.com.br</w:t>
      </w:r>
    </w:p>
    <w:p w:rsidR="00CB5AF6" w:rsidRPr="00457908" w:rsidRDefault="00CB5AF6" w:rsidP="00D444FB">
      <w:pPr>
        <w:rPr>
          <w:rFonts w:ascii="Arial" w:hAnsi="Arial" w:cs="Arial"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ADRIANA OLIVEIRA GORGATE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 18.482.770-X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152.715.818-70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23/09/1971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José Manoel da Fonseca Júnior, 585, Aptº 71-B, Vila Matilde, São Paulo/SP, CEP 03511-000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Adriana@gorgate.com.br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3º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ELAINE CRISTINA ERMENEGILDO BITTENCOURT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35.241.287-2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322.108.068-95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28/04/1984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Bernardo Monteiro, 18, Vila Dalila, São Paulo/SP – CEP: 03522-060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nanybitten@hotmail.com</w:t>
      </w: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p w:rsidR="00CB5AF6" w:rsidRPr="0056341F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CB5AF6" w:rsidRPr="0056341F" w:rsidRDefault="00CB5AF6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CB5AF6" w:rsidRPr="0056341F" w:rsidRDefault="00CB5AF6" w:rsidP="00D444FB">
      <w:pPr>
        <w:jc w:val="center"/>
        <w:rPr>
          <w:rFonts w:ascii="Arial" w:hAnsi="Arial" w:cs="Arial"/>
          <w:b/>
        </w:rPr>
      </w:pPr>
    </w:p>
    <w:p w:rsidR="00CB5AF6" w:rsidRDefault="00CB5AF6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 MOVIMENTO DE APOIO Á INTEGRAÇÃO SOCIAL</w:t>
      </w:r>
    </w:p>
    <w:p w:rsidR="00CB5AF6" w:rsidRDefault="00CB5AF6" w:rsidP="00D44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51.201.002/0001-80</w:t>
      </w:r>
    </w:p>
    <w:p w:rsidR="00CB5AF6" w:rsidRDefault="00CB5AF6" w:rsidP="00D444FB">
      <w:pPr>
        <w:spacing w:line="360" w:lineRule="auto"/>
        <w:rPr>
          <w:rFonts w:ascii="Arial" w:hAnsi="Arial" w:cs="Arial"/>
          <w:b/>
        </w:rPr>
      </w:pPr>
    </w:p>
    <w:p w:rsidR="00CB5AF6" w:rsidRDefault="00CB5AF6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CB5AF6" w:rsidRPr="0056341F" w:rsidRDefault="00CB5AF6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PRESIDENTE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Nome: ROSANE SCHIKMANN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RG: 3.940.705-6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CPF: 040.505.028-36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6D35BA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6D35BA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10/08/1948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Guarará, 117, aptº 154, jd. Paulista, São Paulo/SP – CEP: 01425-000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rschikmann@gmail.com</w:t>
      </w:r>
    </w:p>
    <w:p w:rsidR="00CB5AF6" w:rsidRDefault="00CB5AF6" w:rsidP="00D444FB">
      <w:pPr>
        <w:spacing w:line="360" w:lineRule="auto"/>
        <w:rPr>
          <w:rFonts w:ascii="Arial" w:hAnsi="Arial" w:cs="Arial"/>
          <w:b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Nome: JEAN MURIEL THISTED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RG: 2.762.855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280.352.038-94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15/09/</w:t>
      </w:r>
      <w:r>
        <w:rPr>
          <w:rFonts w:ascii="Arial" w:hAnsi="Arial" w:cs="Arial"/>
          <w:sz w:val="20"/>
          <w:szCs w:val="20"/>
        </w:rPr>
        <w:t>1943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Urbanizadora, 118, aptº 12, Perdizes, São Paulo/SP CEP: 01252-040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thistedsp@bol.com.br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TITULAR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LUCIANA PRANDO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18.447.826-1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062.473.418-81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06/01</w:t>
      </w:r>
      <w:r>
        <w:rPr>
          <w:rFonts w:ascii="Arial" w:hAnsi="Arial" w:cs="Arial"/>
          <w:sz w:val="20"/>
          <w:szCs w:val="20"/>
        </w:rPr>
        <w:t>/1970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Dr. João Augusto de Assunção, 134, Penha, São Paulo/SP – CEP: 03702-030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b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maluprando@yahoo.com.br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1º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SILVIA REGINA GUIDA FREITAS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15.236.296-4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051.235.388-36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11/11/1963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José Manoel da Fonseca Júnior, 585, aptº122-B, Vila Matilde, São Paulo/SP – CEP: 03511-000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Silvia@gorgate.com.br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IRMTRAUD HELENE OTT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W537091/Y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148.080.958-66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Alemã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Alemanha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18/12/1943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Rua João Moura, 1.406, aptº 81, Pinheiros, São Paulo/SP – CEP: 05412-003</w:t>
      </w:r>
    </w:p>
    <w:p w:rsidR="00CB5AF6" w:rsidRPr="00457908" w:rsidRDefault="00CB5AF6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457908">
        <w:rPr>
          <w:rFonts w:ascii="Arial" w:hAnsi="Arial" w:cs="Arial"/>
          <w:sz w:val="20"/>
          <w:szCs w:val="20"/>
          <w:lang w:val="en-US"/>
        </w:rPr>
        <w:t>E.mail: irmtraudhelene@uol.com.br</w:t>
      </w: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457908" w:rsidRDefault="00CB5AF6" w:rsidP="00D444FB">
      <w:pPr>
        <w:rPr>
          <w:rFonts w:ascii="Arial" w:hAnsi="Arial" w:cs="Arial"/>
          <w:b/>
          <w:lang w:val="en-US"/>
        </w:rPr>
      </w:pP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3º SUPLENTE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MARIA ANGELA ALVES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13.334.343-1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036.386.368-01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Naturalidade: São Paulo/SP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7526D4">
        <w:rPr>
          <w:rFonts w:ascii="Arial" w:hAnsi="Arial" w:cs="Arial"/>
          <w:sz w:val="20"/>
          <w:szCs w:val="20"/>
        </w:rPr>
        <w:t>Data de Nascimento: 13/12/</w:t>
      </w:r>
      <w:r>
        <w:rPr>
          <w:rFonts w:ascii="Arial" w:hAnsi="Arial" w:cs="Arial"/>
          <w:sz w:val="20"/>
          <w:szCs w:val="20"/>
        </w:rPr>
        <w:t>1961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 Sebastião Miguel da Silva, 249, Casa 8, Cidade Líder, São Paulo/SP – CEP: 08280-350</w:t>
      </w:r>
    </w:p>
    <w:p w:rsidR="00CB5AF6" w:rsidRPr="00D444FB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mllves@hotmail.com</w:t>
      </w:r>
    </w:p>
    <w:p w:rsidR="00CB5AF6" w:rsidRPr="00D444FB" w:rsidRDefault="00CB5AF6" w:rsidP="00D444FB">
      <w:pPr>
        <w:rPr>
          <w:rFonts w:ascii="Arial" w:hAnsi="Arial" w:cs="Arial"/>
        </w:rPr>
      </w:pPr>
    </w:p>
    <w:p w:rsidR="00CB5AF6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CB5AF6" w:rsidRDefault="00CB5AF6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CB5AF6" w:rsidRDefault="00CB5AF6" w:rsidP="00D444FB">
      <w:pPr>
        <w:jc w:val="center"/>
        <w:rPr>
          <w:rFonts w:ascii="Arial" w:hAnsi="Arial" w:cs="Arial"/>
          <w:b/>
          <w:sz w:val="28"/>
          <w:szCs w:val="28"/>
        </w:rPr>
      </w:pPr>
    </w:p>
    <w:sectPr w:rsidR="00CB5AF6" w:rsidSect="00043F4C">
      <w:pgSz w:w="11906" w:h="16838"/>
      <w:pgMar w:top="851" w:right="1701" w:bottom="851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43F4C"/>
    <w:rsid w:val="00060EB8"/>
    <w:rsid w:val="000672DD"/>
    <w:rsid w:val="0008258D"/>
    <w:rsid w:val="000B7F37"/>
    <w:rsid w:val="000C492A"/>
    <w:rsid w:val="00154E66"/>
    <w:rsid w:val="00175129"/>
    <w:rsid w:val="001F69FD"/>
    <w:rsid w:val="00260A55"/>
    <w:rsid w:val="002631F9"/>
    <w:rsid w:val="002A0734"/>
    <w:rsid w:val="002C7A60"/>
    <w:rsid w:val="00390E30"/>
    <w:rsid w:val="00420DE6"/>
    <w:rsid w:val="00457908"/>
    <w:rsid w:val="0056341F"/>
    <w:rsid w:val="00584B83"/>
    <w:rsid w:val="00662EB6"/>
    <w:rsid w:val="00667758"/>
    <w:rsid w:val="006B2DCF"/>
    <w:rsid w:val="006D35BA"/>
    <w:rsid w:val="007526D4"/>
    <w:rsid w:val="0075576B"/>
    <w:rsid w:val="0089484F"/>
    <w:rsid w:val="008C6E35"/>
    <w:rsid w:val="00926061"/>
    <w:rsid w:val="00970394"/>
    <w:rsid w:val="009A24AE"/>
    <w:rsid w:val="009A2F65"/>
    <w:rsid w:val="009B082F"/>
    <w:rsid w:val="009D76D0"/>
    <w:rsid w:val="00BB2C53"/>
    <w:rsid w:val="00CB2D06"/>
    <w:rsid w:val="00CB5AF6"/>
    <w:rsid w:val="00CE25D2"/>
    <w:rsid w:val="00D444FB"/>
    <w:rsid w:val="00D9361F"/>
    <w:rsid w:val="00DE7670"/>
    <w:rsid w:val="00F13A07"/>
    <w:rsid w:val="00F7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2D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1077</Words>
  <Characters>5816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3</cp:revision>
  <dcterms:created xsi:type="dcterms:W3CDTF">2015-01-15T17:45:00Z</dcterms:created>
  <dcterms:modified xsi:type="dcterms:W3CDTF">2015-01-15T17:46:00Z</dcterms:modified>
</cp:coreProperties>
</file>